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F179E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TODDE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2009DA39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5057DAC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2F578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7FC919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Aethelyne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B528905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485F3C7D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05FAE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8348A4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Oct.1431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4686786B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C68D98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32C932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</w:t>
      </w:r>
      <w:proofErr w:type="spellStart"/>
      <w:r>
        <w:rPr>
          <w:rFonts w:ascii="Times New Roman" w:hAnsi="Times New Roman" w:cs="Times New Roman"/>
          <w:sz w:val="24"/>
          <w:szCs w:val="24"/>
        </w:rPr>
        <w:t>Aethelyne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Wagstaf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Robert Newman(q.v.).      (ibid.)</w:t>
      </w:r>
    </w:p>
    <w:p w14:paraId="0A5D8039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0CC454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D49824" w14:textId="77777777" w:rsidR="00DA01C3" w:rsidRDefault="00DA01C3" w:rsidP="00DA01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September 2022</w:t>
      </w:r>
    </w:p>
    <w:p w14:paraId="656E37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452BD" w14:textId="77777777" w:rsidR="00DA01C3" w:rsidRDefault="00DA01C3" w:rsidP="009139A6">
      <w:r>
        <w:separator/>
      </w:r>
    </w:p>
  </w:endnote>
  <w:endnote w:type="continuationSeparator" w:id="0">
    <w:p w14:paraId="035B9A3D" w14:textId="77777777" w:rsidR="00DA01C3" w:rsidRDefault="00DA01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A1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A0F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5E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5BAD7" w14:textId="77777777" w:rsidR="00DA01C3" w:rsidRDefault="00DA01C3" w:rsidP="009139A6">
      <w:r>
        <w:separator/>
      </w:r>
    </w:p>
  </w:footnote>
  <w:footnote w:type="continuationSeparator" w:id="0">
    <w:p w14:paraId="7091FED1" w14:textId="77777777" w:rsidR="00DA01C3" w:rsidRDefault="00DA01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410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852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5DC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1C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01C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CA6D6"/>
  <w15:chartTrackingRefBased/>
  <w15:docId w15:val="{A7225C92-A90D-4374-AE22-AFE23A51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2022-09-21T19:45:00Z</dcterms:created>
  <dcterms:modified xsi:type="dcterms:W3CDTF">2022-09-21T19:46:00Z</dcterms:modified>
</cp:coreProperties>
</file>